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4D8A8E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Załącznik nr 1 do zapytania ofertowego</w:t>
      </w:r>
    </w:p>
    <w:p w14:paraId="45AB67EA" w14:textId="77777777" w:rsidR="00EB1F1C" w:rsidRPr="00C37DE0" w:rsidRDefault="00EB1F1C" w:rsidP="00950AA5">
      <w:pPr>
        <w:spacing w:line="276" w:lineRule="auto"/>
        <w:jc w:val="right"/>
        <w:rPr>
          <w:rFonts w:ascii="Calibri" w:hAnsi="Calibri" w:cs="Calibri"/>
          <w:lang w:eastAsia="en-US"/>
        </w:rPr>
      </w:pPr>
    </w:p>
    <w:p w14:paraId="172C2741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………………………………………………….</w:t>
      </w:r>
    </w:p>
    <w:p w14:paraId="13EA96FF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miejscowość, data</w:t>
      </w:r>
    </w:p>
    <w:p w14:paraId="5405A2F9" w14:textId="77777777" w:rsidR="00C37DE0" w:rsidRDefault="00C37DE0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1EF2E40B" w14:textId="77777777" w:rsidR="00B92E8F" w:rsidRPr="00C37DE0" w:rsidRDefault="00B92E8F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79451A0B" w14:textId="77777777" w:rsidR="00950AA5" w:rsidRPr="00C37DE0" w:rsidRDefault="00950AA5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76FEEBFC" w14:textId="77777777" w:rsidR="00950AA5" w:rsidRPr="00C37DE0" w:rsidRDefault="00950AA5" w:rsidP="00950AA5">
      <w:pPr>
        <w:suppressAutoHyphens w:val="0"/>
        <w:autoSpaceDE w:val="0"/>
        <w:jc w:val="center"/>
        <w:rPr>
          <w:rFonts w:ascii="Calibri" w:hAnsi="Calibri" w:cs="Calibri"/>
        </w:rPr>
      </w:pPr>
      <w:r w:rsidRPr="00C37DE0">
        <w:rPr>
          <w:rFonts w:ascii="Calibri" w:hAnsi="Calibri" w:cs="Calibri"/>
        </w:rPr>
        <w:t>FORMULARZ OFERTY</w:t>
      </w:r>
    </w:p>
    <w:p w14:paraId="2CB02586" w14:textId="77777777" w:rsidR="00950AA5" w:rsidRPr="00C37DE0" w:rsidRDefault="00950AA5" w:rsidP="00950AA5">
      <w:pPr>
        <w:suppressAutoHyphens w:val="0"/>
        <w:autoSpaceDE w:val="0"/>
        <w:jc w:val="center"/>
        <w:rPr>
          <w:rFonts w:ascii="Calibri" w:hAnsi="Calibri" w:cs="Calibri"/>
        </w:rPr>
      </w:pPr>
    </w:p>
    <w:p w14:paraId="11E49E33" w14:textId="77777777" w:rsidR="0029224B" w:rsidRPr="005A7CE3" w:rsidRDefault="0029224B" w:rsidP="0029224B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  <w:bookmarkStart w:id="0" w:name="_Hlk219463571"/>
      <w:r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>
        <w:rPr>
          <w:rFonts w:asciiTheme="minorHAnsi" w:eastAsia="Calibri" w:hAnsiTheme="minorHAnsi" w:cstheme="minorHAnsi"/>
          <w:color w:val="000000" w:themeColor="text1"/>
        </w:rPr>
        <w:t>kuratora zawodowego do przygotowania i przeprowadzenia warsztatu</w:t>
      </w:r>
      <w:r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>
        <w:rPr>
          <w:rFonts w:asciiTheme="minorHAnsi" w:eastAsia="Calibri" w:hAnsiTheme="minorHAnsi" w:cstheme="minorHAnsi"/>
          <w:color w:val="000000" w:themeColor="text1"/>
        </w:rPr>
        <w:t>„</w:t>
      </w:r>
      <w:r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>
        <w:rPr>
          <w:rFonts w:asciiTheme="minorHAnsi" w:eastAsia="Calibri" w:hAnsiTheme="minorHAnsi" w:cstheme="minorHAnsi"/>
          <w:color w:val="000000" w:themeColor="text1"/>
        </w:rPr>
        <w:t>”</w:t>
      </w:r>
      <w:r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</w:p>
    <w:bookmarkEnd w:id="0"/>
    <w:p w14:paraId="6DA05F5C" w14:textId="79FED9CF" w:rsidR="008418A5" w:rsidRPr="005A7CE3" w:rsidRDefault="008418A5" w:rsidP="008418A5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6A1962B5" w14:textId="3DDD4B59" w:rsidR="00097F2E" w:rsidRPr="00E4256D" w:rsidRDefault="00097F2E" w:rsidP="00097F2E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6F0B8100" w14:textId="77777777" w:rsidR="00950AA5" w:rsidRPr="00C37DE0" w:rsidRDefault="00950AA5" w:rsidP="00950AA5">
      <w:pPr>
        <w:suppressAutoHyphens w:val="0"/>
        <w:spacing w:line="288" w:lineRule="auto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37DE0">
        <w:rPr>
          <w:rFonts w:asciiTheme="minorHAnsi" w:eastAsia="Calibri" w:hAnsiTheme="minorHAnsi" w:cstheme="minorHAnsi"/>
          <w:b/>
          <w:u w:val="single"/>
          <w:lang w:eastAsia="en-US"/>
        </w:rPr>
        <w:t>Dane Wykonawcy: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545"/>
        <w:gridCol w:w="5806"/>
      </w:tblGrid>
      <w:tr w:rsidR="00950AA5" w:rsidRPr="00C37DE0" w14:paraId="422EC7D5" w14:textId="77777777" w:rsidTr="009C4A8D">
        <w:trPr>
          <w:trHeight w:val="737"/>
        </w:trPr>
        <w:tc>
          <w:tcPr>
            <w:tcW w:w="3545" w:type="dxa"/>
            <w:shd w:val="clear" w:color="000000" w:fill="FFFFFF"/>
            <w:vAlign w:val="center"/>
          </w:tcPr>
          <w:p w14:paraId="2760CDD8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Imię i nazwisko/Nazwa Wykonawcy:</w:t>
            </w:r>
          </w:p>
        </w:tc>
        <w:tc>
          <w:tcPr>
            <w:tcW w:w="5806" w:type="dxa"/>
            <w:shd w:val="clear" w:color="000000" w:fill="FFFFFF"/>
          </w:tcPr>
          <w:p w14:paraId="03A092DD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41C165BF" w14:textId="77777777" w:rsidTr="009C4A8D">
        <w:tc>
          <w:tcPr>
            <w:tcW w:w="3545" w:type="dxa"/>
            <w:shd w:val="clear" w:color="000000" w:fill="FFFFFF"/>
            <w:vAlign w:val="center"/>
          </w:tcPr>
          <w:p w14:paraId="17B4FBE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Adres Wykonawcy:</w:t>
            </w:r>
          </w:p>
        </w:tc>
        <w:tc>
          <w:tcPr>
            <w:tcW w:w="5806" w:type="dxa"/>
            <w:shd w:val="clear" w:color="000000" w:fill="FFFFFF"/>
          </w:tcPr>
          <w:p w14:paraId="15310911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1535887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4A33BBD7" w14:textId="77777777" w:rsidTr="009C4A8D">
        <w:tc>
          <w:tcPr>
            <w:tcW w:w="3545" w:type="dxa"/>
            <w:shd w:val="clear" w:color="000000" w:fill="FFFFFF"/>
            <w:vAlign w:val="center"/>
          </w:tcPr>
          <w:p w14:paraId="3369176B" w14:textId="77C10DB0" w:rsidR="00950AA5" w:rsidRPr="00C37DE0" w:rsidRDefault="00EB1F1C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NIP (jeśli dotyczy)</w:t>
            </w:r>
          </w:p>
        </w:tc>
        <w:tc>
          <w:tcPr>
            <w:tcW w:w="5806" w:type="dxa"/>
            <w:shd w:val="clear" w:color="000000" w:fill="FFFFFF"/>
          </w:tcPr>
          <w:p w14:paraId="61B44534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5BCFB3DB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5439FE77" w14:textId="77777777" w:rsidTr="009C4A8D">
        <w:tc>
          <w:tcPr>
            <w:tcW w:w="3545" w:type="dxa"/>
            <w:shd w:val="clear" w:color="000000" w:fill="FFFFFF"/>
            <w:vAlign w:val="center"/>
          </w:tcPr>
          <w:p w14:paraId="3DB9F46F" w14:textId="7F61A759" w:rsidR="00950AA5" w:rsidRPr="00C37DE0" w:rsidRDefault="00EB1F1C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Nr telefonu</w:t>
            </w:r>
          </w:p>
        </w:tc>
        <w:tc>
          <w:tcPr>
            <w:tcW w:w="5806" w:type="dxa"/>
            <w:shd w:val="clear" w:color="000000" w:fill="FFFFFF"/>
          </w:tcPr>
          <w:p w14:paraId="21E30B2F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1E30E12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14432141" w14:textId="77777777" w:rsidTr="009C4A8D">
        <w:tc>
          <w:tcPr>
            <w:tcW w:w="3545" w:type="dxa"/>
            <w:shd w:val="clear" w:color="000000" w:fill="FFFFFF"/>
            <w:vAlign w:val="center"/>
          </w:tcPr>
          <w:p w14:paraId="4FE3F3A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e-mail:</w:t>
            </w:r>
          </w:p>
        </w:tc>
        <w:tc>
          <w:tcPr>
            <w:tcW w:w="5806" w:type="dxa"/>
            <w:shd w:val="clear" w:color="000000" w:fill="FFFFFF"/>
          </w:tcPr>
          <w:p w14:paraId="7706E7A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5EF2661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</w:tbl>
    <w:p w14:paraId="6E5F641F" w14:textId="77777777" w:rsidR="00950AA5" w:rsidRDefault="00950AA5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4B9FCC1C" w14:textId="77777777" w:rsidR="00B92E8F" w:rsidRPr="00C37DE0" w:rsidRDefault="00B92E8F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5C90EB3A" w14:textId="77777777" w:rsidR="00950AA5" w:rsidRDefault="00950AA5" w:rsidP="00950AA5">
      <w:pPr>
        <w:pStyle w:val="Akapitzlist"/>
        <w:numPr>
          <w:ilvl w:val="0"/>
          <w:numId w:val="24"/>
        </w:numPr>
        <w:spacing w:line="36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Cena brutto</w:t>
      </w:r>
      <w:r w:rsidRPr="00C37DE0">
        <w:rPr>
          <w:rFonts w:ascii="Calibri" w:hAnsi="Calibri" w:cs="Calibri"/>
          <w:lang w:eastAsia="ar-SA"/>
        </w:rPr>
        <w:tab/>
        <w:t xml:space="preserve">……………………..……….......... PLN za 1 godzinę </w:t>
      </w:r>
    </w:p>
    <w:p w14:paraId="6E48C122" w14:textId="77777777" w:rsidR="00C37DE0" w:rsidRPr="00C37DE0" w:rsidRDefault="00C37DE0" w:rsidP="00C37DE0">
      <w:pPr>
        <w:pStyle w:val="Akapitzlist"/>
        <w:spacing w:line="360" w:lineRule="auto"/>
        <w:ind w:left="720"/>
        <w:rPr>
          <w:rFonts w:ascii="Calibri" w:hAnsi="Calibri" w:cs="Calibri"/>
          <w:lang w:eastAsia="ar-SA"/>
        </w:rPr>
      </w:pPr>
    </w:p>
    <w:p w14:paraId="3E9CF48D" w14:textId="57E2F480" w:rsidR="00950AA5" w:rsidRDefault="00950AA5" w:rsidP="00950AA5">
      <w:pPr>
        <w:spacing w:line="36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słownie: ………………………………………………………………………………………………………</w:t>
      </w:r>
      <w:r w:rsidR="00C37DE0">
        <w:rPr>
          <w:rFonts w:ascii="Calibri" w:hAnsi="Calibri" w:cs="Calibri"/>
          <w:lang w:eastAsia="ar-SA"/>
        </w:rPr>
        <w:t>.</w:t>
      </w:r>
      <w:r w:rsidRPr="00C37DE0">
        <w:rPr>
          <w:rFonts w:ascii="Calibri" w:hAnsi="Calibri" w:cs="Calibri"/>
          <w:lang w:eastAsia="ar-SA"/>
        </w:rPr>
        <w:t>…………………PLN</w:t>
      </w:r>
    </w:p>
    <w:p w14:paraId="5065794A" w14:textId="77777777" w:rsidR="00C37DE0" w:rsidRPr="00C37DE0" w:rsidRDefault="00C37DE0" w:rsidP="00950AA5">
      <w:pPr>
        <w:spacing w:line="360" w:lineRule="auto"/>
        <w:rPr>
          <w:rFonts w:ascii="Calibri" w:hAnsi="Calibri" w:cs="Calibri"/>
          <w:lang w:eastAsia="ar-SA"/>
        </w:rPr>
      </w:pPr>
    </w:p>
    <w:p w14:paraId="5E7EBA6D" w14:textId="77777777" w:rsidR="00950AA5" w:rsidRPr="00C37DE0" w:rsidRDefault="00950AA5" w:rsidP="00950AA5">
      <w:pPr>
        <w:ind w:right="425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Oświadczam, że:</w:t>
      </w:r>
    </w:p>
    <w:p w14:paraId="3EC2C5EF" w14:textId="77777777" w:rsidR="00950AA5" w:rsidRPr="00C37DE0" w:rsidRDefault="00950AA5" w:rsidP="00950AA5">
      <w:pPr>
        <w:numPr>
          <w:ilvl w:val="0"/>
          <w:numId w:val="25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Oferowana cena zawiera wszystkie koszty związane z realizacją przedmiotu zamówienia,</w:t>
      </w:r>
    </w:p>
    <w:p w14:paraId="51302F99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Wykonawca zapoznał się z warunkami zapytania ofertowego Zamawiającego i nie wnosi do niego żadnych zastrzeżeń oraz zdobył konieczne informacje i wyjaśnienia do przygotowania oferty,</w:t>
      </w:r>
    </w:p>
    <w:p w14:paraId="409EEF40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Wykonawca jest związany niniejszą ofertą przez okres 30 dni kalendarzowych licząc od dnia upływu terminu składania ofert,</w:t>
      </w:r>
    </w:p>
    <w:p w14:paraId="2C4D4EF5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 przypadku wyboru przez Zamawiającego niniejszej oferty Wykonawca zobowiązuje się do podpisania umowy w terminie i miejscu wskazanym przez Zamawiającego,</w:t>
      </w:r>
    </w:p>
    <w:p w14:paraId="2CDAC547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 xml:space="preserve">Wszystkie informacje zamieszczone w ofercie są aktualne i prawdziwe, a Wykonawca </w:t>
      </w:r>
      <w:r w:rsidRPr="00C37DE0">
        <w:rPr>
          <w:rFonts w:asciiTheme="minorHAnsi" w:hAnsiTheme="minorHAnsi" w:cstheme="minorHAnsi"/>
        </w:rPr>
        <w:lastRenderedPageBreak/>
        <w:t xml:space="preserve">spełnia wszelkie kryteria wymagane zapytaniem ofertowym. </w:t>
      </w:r>
    </w:p>
    <w:p w14:paraId="5FCEF814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</w:p>
    <w:p w14:paraId="304C335E" w14:textId="77777777" w:rsidR="00EB1F1C" w:rsidRPr="00C37DE0" w:rsidRDefault="00EB1F1C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</w:p>
    <w:p w14:paraId="316534E4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………………………………………………………………………………..</w:t>
      </w:r>
    </w:p>
    <w:p w14:paraId="11D60576" w14:textId="765B65C0" w:rsidR="00BB2BF5" w:rsidRPr="00C37DE0" w:rsidRDefault="00950AA5" w:rsidP="00EB1F1C">
      <w:pPr>
        <w:spacing w:line="276" w:lineRule="auto"/>
        <w:ind w:left="4248" w:firstLine="708"/>
        <w:jc w:val="center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podpis Wykonawcy </w:t>
      </w:r>
    </w:p>
    <w:sectPr w:rsidR="00BB2BF5" w:rsidRPr="00C37DE0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F38D8" w14:textId="77777777" w:rsidR="00C62E0E" w:rsidRDefault="00C62E0E">
      <w:r>
        <w:separator/>
      </w:r>
    </w:p>
  </w:endnote>
  <w:endnote w:type="continuationSeparator" w:id="0">
    <w:p w14:paraId="3047A678" w14:textId="77777777" w:rsidR="00C62E0E" w:rsidRDefault="00C6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20423" w14:textId="77777777" w:rsidR="00C62E0E" w:rsidRDefault="00C62E0E">
      <w:r>
        <w:separator/>
      </w:r>
    </w:p>
  </w:footnote>
  <w:footnote w:type="continuationSeparator" w:id="0">
    <w:p w14:paraId="0FB75377" w14:textId="77777777" w:rsidR="00C62E0E" w:rsidRDefault="00C6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6438D"/>
    <w:multiLevelType w:val="hybridMultilevel"/>
    <w:tmpl w:val="D4988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9496E"/>
    <w:multiLevelType w:val="hybridMultilevel"/>
    <w:tmpl w:val="70A284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9"/>
  </w:num>
  <w:num w:numId="4" w16cid:durableId="284894371">
    <w:abstractNumId w:val="23"/>
  </w:num>
  <w:num w:numId="5" w16cid:durableId="2032221110">
    <w:abstractNumId w:val="17"/>
  </w:num>
  <w:num w:numId="6" w16cid:durableId="854541920">
    <w:abstractNumId w:val="12"/>
  </w:num>
  <w:num w:numId="7" w16cid:durableId="1518041912">
    <w:abstractNumId w:val="18"/>
  </w:num>
  <w:num w:numId="8" w16cid:durableId="143476349">
    <w:abstractNumId w:val="22"/>
  </w:num>
  <w:num w:numId="9" w16cid:durableId="1453787072">
    <w:abstractNumId w:val="4"/>
  </w:num>
  <w:num w:numId="10" w16cid:durableId="1386684500">
    <w:abstractNumId w:val="21"/>
  </w:num>
  <w:num w:numId="11" w16cid:durableId="707686529">
    <w:abstractNumId w:val="15"/>
  </w:num>
  <w:num w:numId="12" w16cid:durableId="617374423">
    <w:abstractNumId w:val="7"/>
  </w:num>
  <w:num w:numId="13" w16cid:durableId="561527163">
    <w:abstractNumId w:val="19"/>
  </w:num>
  <w:num w:numId="14" w16cid:durableId="943653496">
    <w:abstractNumId w:val="16"/>
  </w:num>
  <w:num w:numId="15" w16cid:durableId="1587687730">
    <w:abstractNumId w:val="6"/>
  </w:num>
  <w:num w:numId="16" w16cid:durableId="530807364">
    <w:abstractNumId w:val="20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8"/>
  </w:num>
  <w:num w:numId="20" w16cid:durableId="1137644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0"/>
  </w:num>
  <w:num w:numId="23" w16cid:durableId="145365520">
    <w:abstractNumId w:val="24"/>
  </w:num>
  <w:num w:numId="24" w16cid:durableId="1376201723">
    <w:abstractNumId w:val="11"/>
  </w:num>
  <w:num w:numId="25" w16cid:durableId="11055421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752B"/>
    <w:rsid w:val="00043524"/>
    <w:rsid w:val="000526B2"/>
    <w:rsid w:val="000610EB"/>
    <w:rsid w:val="00063952"/>
    <w:rsid w:val="0007043B"/>
    <w:rsid w:val="00077EC5"/>
    <w:rsid w:val="00083405"/>
    <w:rsid w:val="00091FDC"/>
    <w:rsid w:val="0009497C"/>
    <w:rsid w:val="000969FD"/>
    <w:rsid w:val="00097F2E"/>
    <w:rsid w:val="000B535D"/>
    <w:rsid w:val="000C3DDF"/>
    <w:rsid w:val="000C4602"/>
    <w:rsid w:val="000D0090"/>
    <w:rsid w:val="000D2705"/>
    <w:rsid w:val="000E54E5"/>
    <w:rsid w:val="000F22FB"/>
    <w:rsid w:val="000F3017"/>
    <w:rsid w:val="000F6183"/>
    <w:rsid w:val="00107865"/>
    <w:rsid w:val="001144CA"/>
    <w:rsid w:val="00116127"/>
    <w:rsid w:val="00116597"/>
    <w:rsid w:val="001350D0"/>
    <w:rsid w:val="00136E14"/>
    <w:rsid w:val="00150414"/>
    <w:rsid w:val="00174F77"/>
    <w:rsid w:val="00177AEF"/>
    <w:rsid w:val="0018559E"/>
    <w:rsid w:val="001D6272"/>
    <w:rsid w:val="001E2166"/>
    <w:rsid w:val="0022104B"/>
    <w:rsid w:val="0022693E"/>
    <w:rsid w:val="00255159"/>
    <w:rsid w:val="00255D2D"/>
    <w:rsid w:val="002618F3"/>
    <w:rsid w:val="00263F8C"/>
    <w:rsid w:val="002757B7"/>
    <w:rsid w:val="002807F0"/>
    <w:rsid w:val="00282FCB"/>
    <w:rsid w:val="002862E8"/>
    <w:rsid w:val="0029224B"/>
    <w:rsid w:val="002A354C"/>
    <w:rsid w:val="002A3807"/>
    <w:rsid w:val="002A723A"/>
    <w:rsid w:val="002C21B2"/>
    <w:rsid w:val="002F1817"/>
    <w:rsid w:val="002F3124"/>
    <w:rsid w:val="002F36E3"/>
    <w:rsid w:val="002F62CB"/>
    <w:rsid w:val="00316321"/>
    <w:rsid w:val="0032408F"/>
    <w:rsid w:val="00343742"/>
    <w:rsid w:val="00360E0D"/>
    <w:rsid w:val="00366188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27745"/>
    <w:rsid w:val="00431732"/>
    <w:rsid w:val="00433FF0"/>
    <w:rsid w:val="00444A71"/>
    <w:rsid w:val="00460348"/>
    <w:rsid w:val="004615F9"/>
    <w:rsid w:val="004627A5"/>
    <w:rsid w:val="00462D03"/>
    <w:rsid w:val="0047461B"/>
    <w:rsid w:val="004840F9"/>
    <w:rsid w:val="00497340"/>
    <w:rsid w:val="004A47A4"/>
    <w:rsid w:val="004B6D0D"/>
    <w:rsid w:val="004C29B3"/>
    <w:rsid w:val="004E0AE3"/>
    <w:rsid w:val="004F06E2"/>
    <w:rsid w:val="005127BE"/>
    <w:rsid w:val="005550D4"/>
    <w:rsid w:val="00557785"/>
    <w:rsid w:val="005601F5"/>
    <w:rsid w:val="00567196"/>
    <w:rsid w:val="00576D27"/>
    <w:rsid w:val="00581B8F"/>
    <w:rsid w:val="00590E4B"/>
    <w:rsid w:val="005A1B57"/>
    <w:rsid w:val="005B23E1"/>
    <w:rsid w:val="005B4495"/>
    <w:rsid w:val="005B5D85"/>
    <w:rsid w:val="005C0CE9"/>
    <w:rsid w:val="005E1A5B"/>
    <w:rsid w:val="005E491F"/>
    <w:rsid w:val="005E5FF4"/>
    <w:rsid w:val="006105F8"/>
    <w:rsid w:val="00616520"/>
    <w:rsid w:val="00620DEC"/>
    <w:rsid w:val="006231C3"/>
    <w:rsid w:val="00653CD6"/>
    <w:rsid w:val="00654E24"/>
    <w:rsid w:val="00674C33"/>
    <w:rsid w:val="00681677"/>
    <w:rsid w:val="00687D45"/>
    <w:rsid w:val="006941B2"/>
    <w:rsid w:val="006C494D"/>
    <w:rsid w:val="006D60D7"/>
    <w:rsid w:val="006E142D"/>
    <w:rsid w:val="0072419F"/>
    <w:rsid w:val="007479A5"/>
    <w:rsid w:val="007502A8"/>
    <w:rsid w:val="00753341"/>
    <w:rsid w:val="00754F9C"/>
    <w:rsid w:val="00763F6F"/>
    <w:rsid w:val="00780DD0"/>
    <w:rsid w:val="00787D86"/>
    <w:rsid w:val="007A6E60"/>
    <w:rsid w:val="007B23B7"/>
    <w:rsid w:val="007C1AA5"/>
    <w:rsid w:val="008033FD"/>
    <w:rsid w:val="00821862"/>
    <w:rsid w:val="00822651"/>
    <w:rsid w:val="00840293"/>
    <w:rsid w:val="008418A5"/>
    <w:rsid w:val="008634ED"/>
    <w:rsid w:val="00866CFB"/>
    <w:rsid w:val="008A317F"/>
    <w:rsid w:val="008A4D78"/>
    <w:rsid w:val="008A6127"/>
    <w:rsid w:val="008C4F2B"/>
    <w:rsid w:val="008C63C8"/>
    <w:rsid w:val="008C7B8F"/>
    <w:rsid w:val="008D79D9"/>
    <w:rsid w:val="008F4112"/>
    <w:rsid w:val="0090277B"/>
    <w:rsid w:val="00906262"/>
    <w:rsid w:val="00910663"/>
    <w:rsid w:val="00915EC9"/>
    <w:rsid w:val="009167C0"/>
    <w:rsid w:val="00927770"/>
    <w:rsid w:val="00930757"/>
    <w:rsid w:val="00940EA9"/>
    <w:rsid w:val="009504C9"/>
    <w:rsid w:val="00950AA5"/>
    <w:rsid w:val="00973874"/>
    <w:rsid w:val="009915CB"/>
    <w:rsid w:val="009A5A9C"/>
    <w:rsid w:val="009B0287"/>
    <w:rsid w:val="009B04CB"/>
    <w:rsid w:val="009B6104"/>
    <w:rsid w:val="009C0EA0"/>
    <w:rsid w:val="009C3738"/>
    <w:rsid w:val="009C4A8D"/>
    <w:rsid w:val="009D042F"/>
    <w:rsid w:val="009D2D17"/>
    <w:rsid w:val="009D680C"/>
    <w:rsid w:val="009E53FA"/>
    <w:rsid w:val="009F72E7"/>
    <w:rsid w:val="00A06678"/>
    <w:rsid w:val="00A0740A"/>
    <w:rsid w:val="00A1713D"/>
    <w:rsid w:val="00A3520B"/>
    <w:rsid w:val="00A43A39"/>
    <w:rsid w:val="00A4752A"/>
    <w:rsid w:val="00A531F2"/>
    <w:rsid w:val="00A75440"/>
    <w:rsid w:val="00A80D9B"/>
    <w:rsid w:val="00A817D8"/>
    <w:rsid w:val="00AB477C"/>
    <w:rsid w:val="00AC25D6"/>
    <w:rsid w:val="00AC59DB"/>
    <w:rsid w:val="00AD3B1C"/>
    <w:rsid w:val="00AF1F8C"/>
    <w:rsid w:val="00AF517C"/>
    <w:rsid w:val="00B00D3C"/>
    <w:rsid w:val="00B04A6B"/>
    <w:rsid w:val="00B0794D"/>
    <w:rsid w:val="00B07A4F"/>
    <w:rsid w:val="00B2086B"/>
    <w:rsid w:val="00B224F5"/>
    <w:rsid w:val="00B24612"/>
    <w:rsid w:val="00B33EEA"/>
    <w:rsid w:val="00B549AE"/>
    <w:rsid w:val="00B61380"/>
    <w:rsid w:val="00B61F03"/>
    <w:rsid w:val="00B61F69"/>
    <w:rsid w:val="00B65665"/>
    <w:rsid w:val="00B66C85"/>
    <w:rsid w:val="00B66E34"/>
    <w:rsid w:val="00B92E8F"/>
    <w:rsid w:val="00B937DE"/>
    <w:rsid w:val="00B9653F"/>
    <w:rsid w:val="00BA7EC3"/>
    <w:rsid w:val="00BB2BF5"/>
    <w:rsid w:val="00BC0A06"/>
    <w:rsid w:val="00BC34D0"/>
    <w:rsid w:val="00BD39D8"/>
    <w:rsid w:val="00BD4BED"/>
    <w:rsid w:val="00BD4F7B"/>
    <w:rsid w:val="00BD6152"/>
    <w:rsid w:val="00BE6EC2"/>
    <w:rsid w:val="00BF6D68"/>
    <w:rsid w:val="00C24479"/>
    <w:rsid w:val="00C31522"/>
    <w:rsid w:val="00C37DE0"/>
    <w:rsid w:val="00C53CF3"/>
    <w:rsid w:val="00C54D66"/>
    <w:rsid w:val="00C62824"/>
    <w:rsid w:val="00C62E0E"/>
    <w:rsid w:val="00C66B3E"/>
    <w:rsid w:val="00C957E5"/>
    <w:rsid w:val="00CA1FD6"/>
    <w:rsid w:val="00CC5170"/>
    <w:rsid w:val="00CC7248"/>
    <w:rsid w:val="00CD1B31"/>
    <w:rsid w:val="00CD5392"/>
    <w:rsid w:val="00CE7A80"/>
    <w:rsid w:val="00CF481C"/>
    <w:rsid w:val="00D01ECC"/>
    <w:rsid w:val="00D17D7E"/>
    <w:rsid w:val="00D31877"/>
    <w:rsid w:val="00D328AA"/>
    <w:rsid w:val="00D3546E"/>
    <w:rsid w:val="00D70EF6"/>
    <w:rsid w:val="00D72D6E"/>
    <w:rsid w:val="00D9259F"/>
    <w:rsid w:val="00D94905"/>
    <w:rsid w:val="00DB5166"/>
    <w:rsid w:val="00DC1C37"/>
    <w:rsid w:val="00DD4545"/>
    <w:rsid w:val="00DE1649"/>
    <w:rsid w:val="00DF115A"/>
    <w:rsid w:val="00DF37D3"/>
    <w:rsid w:val="00E01A87"/>
    <w:rsid w:val="00E350AD"/>
    <w:rsid w:val="00E611EB"/>
    <w:rsid w:val="00E7357D"/>
    <w:rsid w:val="00E93B0F"/>
    <w:rsid w:val="00EA2E44"/>
    <w:rsid w:val="00EB1F1C"/>
    <w:rsid w:val="00EB79FC"/>
    <w:rsid w:val="00EC6E00"/>
    <w:rsid w:val="00ED1931"/>
    <w:rsid w:val="00ED3662"/>
    <w:rsid w:val="00ED783F"/>
    <w:rsid w:val="00EE02D0"/>
    <w:rsid w:val="00EE2762"/>
    <w:rsid w:val="00EE5967"/>
    <w:rsid w:val="00EE6FD8"/>
    <w:rsid w:val="00EF0A22"/>
    <w:rsid w:val="00F02818"/>
    <w:rsid w:val="00F35374"/>
    <w:rsid w:val="00F376F3"/>
    <w:rsid w:val="00F57CD8"/>
    <w:rsid w:val="00F76DD9"/>
    <w:rsid w:val="00FC6978"/>
    <w:rsid w:val="00FD69A6"/>
    <w:rsid w:val="00FD71A2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0</TotalTime>
  <Pages>2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4</cp:revision>
  <cp:lastPrinted>2025-06-05T07:16:00Z</cp:lastPrinted>
  <dcterms:created xsi:type="dcterms:W3CDTF">2026-02-19T13:30:00Z</dcterms:created>
  <dcterms:modified xsi:type="dcterms:W3CDTF">2026-02-20T11:46:00Z</dcterms:modified>
</cp:coreProperties>
</file>